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784B3" w14:textId="77777777" w:rsidR="006729DD" w:rsidRDefault="006729DD" w:rsidP="00672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RAYNFORD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B0AB997" w14:textId="77777777" w:rsidR="006729DD" w:rsidRDefault="006729DD" w:rsidP="00672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ECBA5" w14:textId="77777777" w:rsidR="006729DD" w:rsidRDefault="006729DD" w:rsidP="00672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574119" w14:textId="77777777" w:rsidR="006729DD" w:rsidRDefault="006729DD" w:rsidP="00672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Essex.  </w:t>
      </w:r>
    </w:p>
    <w:p w14:paraId="7A6932D9" w14:textId="77777777" w:rsidR="006729DD" w:rsidRDefault="006729DD" w:rsidP="006729DD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14:paraId="30D095B6" w14:textId="77777777" w:rsidR="006729DD" w:rsidRDefault="006729DD" w:rsidP="00672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0C29BA" w14:textId="77777777" w:rsidR="006729DD" w:rsidRDefault="006729DD" w:rsidP="00672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A9B0C4" w14:textId="77777777" w:rsidR="006729DD" w:rsidRDefault="006729DD" w:rsidP="00672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2018</w:t>
      </w:r>
    </w:p>
    <w:p w14:paraId="3F426215" w14:textId="77777777" w:rsidR="006B2F86" w:rsidRPr="00E71FC3" w:rsidRDefault="006729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81DB4" w14:textId="77777777" w:rsidR="006729DD" w:rsidRDefault="006729DD" w:rsidP="00E71FC3">
      <w:pPr>
        <w:spacing w:after="0" w:line="240" w:lineRule="auto"/>
      </w:pPr>
      <w:r>
        <w:separator/>
      </w:r>
    </w:p>
  </w:endnote>
  <w:endnote w:type="continuationSeparator" w:id="0">
    <w:p w14:paraId="07B3EEC6" w14:textId="77777777" w:rsidR="006729DD" w:rsidRDefault="006729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17AB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9835D" w14:textId="77777777" w:rsidR="006729DD" w:rsidRDefault="006729DD" w:rsidP="00E71FC3">
      <w:pPr>
        <w:spacing w:after="0" w:line="240" w:lineRule="auto"/>
      </w:pPr>
      <w:r>
        <w:separator/>
      </w:r>
    </w:p>
  </w:footnote>
  <w:footnote w:type="continuationSeparator" w:id="0">
    <w:p w14:paraId="233F9E6D" w14:textId="77777777" w:rsidR="006729DD" w:rsidRDefault="006729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9DD"/>
    <w:rsid w:val="001A7C09"/>
    <w:rsid w:val="00577BD5"/>
    <w:rsid w:val="00656CBA"/>
    <w:rsid w:val="006729DD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60C7B"/>
  <w15:chartTrackingRefBased/>
  <w15:docId w15:val="{FBD32657-10FF-4023-8A87-B9B5CA776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29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2018-04-26T21:15:00Z</dcterms:created>
  <dcterms:modified xsi:type="dcterms:W3CDTF">2018-04-26T21:16:00Z</dcterms:modified>
</cp:coreProperties>
</file>